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D2" w:rsidRPr="008978B2" w:rsidRDefault="005215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05.05.2017</w:t>
      </w: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5215D2" w:rsidRPr="008978B2" w:rsidRDefault="005215D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5215D2" w:rsidRPr="008978B2" w:rsidRDefault="005215D2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215D2" w:rsidRDefault="005215D2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215D2" w:rsidRPr="008978B2" w:rsidRDefault="005215D2" w:rsidP="001768D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215D2" w:rsidRPr="008978B2" w:rsidRDefault="005215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215D2" w:rsidRPr="008978B2" w:rsidRDefault="005215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215D2" w:rsidRPr="008978B2" w:rsidRDefault="005215D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“ÖRÜNTÜ ÇALIŞALIM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okuma yazmaya hazırlık çalışmaları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215D2" w:rsidRPr="00265601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215D2" w:rsidRPr="008978B2" w:rsidRDefault="005215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215D2" w:rsidRPr="008978B2" w:rsidRDefault="005215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215D2" w:rsidRPr="008978B2" w:rsidRDefault="005215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215D2" w:rsidRDefault="005215D2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215D2" w:rsidRPr="008978B2" w:rsidRDefault="005215D2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215D2" w:rsidRDefault="005215D2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215D2" w:rsidRDefault="005215D2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215D2" w:rsidRPr="00EF689B" w:rsidRDefault="005215D2" w:rsidP="00EF689B"/>
    <w:p w:rsidR="005215D2" w:rsidRDefault="005215D2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215D2" w:rsidRDefault="005215D2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215D2" w:rsidRDefault="005215D2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5215D2" w:rsidRPr="00AD188D" w:rsidRDefault="005215D2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ÖRÜNTÜ ÇALIŞALIM</w:t>
      </w:r>
    </w:p>
    <w:p w:rsidR="005215D2" w:rsidRPr="00436F22" w:rsidRDefault="005215D2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okuma yazmaya hazırlık çalışmaları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5215D2" w:rsidRDefault="005215D2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>
        <w:rPr>
          <w:rFonts w:ascii="Comic Sans MS" w:hAnsi="Comic Sans MS"/>
          <w:bCs/>
          <w:sz w:val="20"/>
          <w:szCs w:val="20"/>
        </w:rPr>
        <w:t>48-60</w:t>
      </w:r>
    </w:p>
    <w:p w:rsidR="005215D2" w:rsidRPr="00436F22" w:rsidRDefault="005215D2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5215D2" w:rsidRPr="00BB3A48" w:rsidRDefault="005215D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6.4pt;margin-top:4.15pt;width:430.75pt;height:26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">
            <v:textbox>
              <w:txbxContent>
                <w:p w:rsidR="005215D2" w:rsidRDefault="005215D2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5215D2" w:rsidRDefault="005215D2" w:rsidP="00973508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(Çocuklardan birgün önceden bir tane oyuncak getirmeleri istenir)</w:t>
                  </w:r>
                </w:p>
                <w:p w:rsidR="005215D2" w:rsidRPr="00E67790" w:rsidRDefault="005215D2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Etkinlik alanın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 çocukların  getirdikleri oyuncaklar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 xml:space="preserve"> yerleştirilerek oyun merkezi oluşturulur. Çocuklara oyunun kuralları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anlatılır. Müzik başladığında getirdikleri oyuncakları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 xml:space="preserve"> ile  dans edecekleri fakat müzik durunca elindekini bir arkadaşıyla değiştirmesi gerektiği  anlatılır.</w:t>
                  </w:r>
                </w:p>
                <w:p w:rsidR="005215D2" w:rsidRPr="00E67790" w:rsidRDefault="005215D2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Oyunda paylaşmanın öneminden bahsedilir, sorun yaşayan çocuklara sorunlarını çözmek için rehberlik edilir.  Oyun çocukların dikkat süresine göre devam ettirilir.</w:t>
                  </w:r>
                </w:p>
                <w:p w:rsidR="005215D2" w:rsidRPr="00E67790" w:rsidRDefault="005215D2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215D2" w:rsidRPr="00E67790" w:rsidRDefault="005215D2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 xml:space="preserve">Etkinliğinin  sonunda aynı nesneleri kullanarak  renklerine, boyutlarına göre </w:t>
                  </w:r>
                  <w:r w:rsidRPr="00C345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örüntü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oluşturma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çalışması yapılır.</w:t>
                  </w:r>
                </w:p>
                <w:p w:rsidR="005215D2" w:rsidRPr="00E67790" w:rsidRDefault="005215D2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215D2" w:rsidRDefault="005215D2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Çocukların dinlenmesi için; evden getirdikleri eşarp,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 xml:space="preserve">tülbent vb eşyalarını alarak minderlere uzanmaları ve örtülerini üzerlerine örterek 1-2 dakika yatmaları istenir. Bu arada dinlendirici müzik açılır. Çalışma tamamlandıktan   sonra her çocuk getirdiği eşyayı tekrar eve götürmek için çantasına koyar. </w:t>
                  </w:r>
                </w:p>
                <w:p w:rsidR="005215D2" w:rsidRPr="00E67790" w:rsidRDefault="005215D2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215D2" w:rsidRPr="00E67790" w:rsidRDefault="005215D2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294.75pt;height:214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">
            <v:textbox>
              <w:txbxContent>
                <w:p w:rsidR="005215D2" w:rsidRDefault="005215D2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5215D2" w:rsidRDefault="005215D2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5215D2" w:rsidRPr="00E67790" w:rsidRDefault="005215D2" w:rsidP="00E67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Kazanım 14: Nesnelerle örüntü oluşturur.</w:t>
                  </w:r>
                </w:p>
                <w:p w:rsidR="005215D2" w:rsidRPr="00E67790" w:rsidRDefault="005215D2" w:rsidP="00E67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 xml:space="preserve">Modele bakarak nesnelerle örüntü oluşturur. </w:t>
                  </w:r>
                </w:p>
                <w:p w:rsidR="005215D2" w:rsidRDefault="005215D2" w:rsidP="00E67790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En çok üç öğeden oluşan örüntüdeki kuralı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Bir örüntüde eksik bırakılan öğeyi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Bir örüntüde eksik bırakılan öğeyi tamamlar.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Nesnelerle özgün bir örüntü oluşturur</w:t>
                  </w:r>
                  <w:r w:rsidRPr="00E677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  <w:p w:rsidR="005215D2" w:rsidRPr="00C34590" w:rsidRDefault="005215D2" w:rsidP="00C345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4590">
                    <w:rPr>
                      <w:rFonts w:ascii="Comic Sans MS" w:hAnsi="Comic Sans MS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5215D2" w:rsidRPr="00C34590" w:rsidRDefault="005215D2" w:rsidP="00C345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C34590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4590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4590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4590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</w:p>
                <w:p w:rsidR="005215D2" w:rsidRPr="00C34590" w:rsidRDefault="005215D2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215D2" w:rsidRPr="00BB3A48" w:rsidRDefault="005215D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5215D2" w:rsidRPr="00BB3A48" w:rsidRDefault="005215D2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-2.6pt;margin-top:332.35pt;width:711pt;height:60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">
            <v:textbox>
              <w:txbxContent>
                <w:p w:rsidR="005215D2" w:rsidRPr="007706DB" w:rsidRDefault="005215D2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1.6pt;margin-top:218.3pt;width:304.5pt;height:94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">
            <v:textbox>
              <w:txbxContent>
                <w:p w:rsidR="005215D2" w:rsidRDefault="005215D2" w:rsidP="00C36564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5215D2" w:rsidRPr="00C36564" w:rsidRDefault="005215D2" w:rsidP="0097350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oyuncaklar</w:t>
                  </w:r>
                </w:p>
                <w:p w:rsidR="005215D2" w:rsidRDefault="005215D2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5215D2" w:rsidRPr="00890E89" w:rsidRDefault="005215D2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Paylaşmak,örüntü</w:t>
                  </w:r>
                </w:p>
                <w:p w:rsidR="005215D2" w:rsidRPr="00436F22" w:rsidRDefault="005215D2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5215D2" w:rsidRPr="00436F22" w:rsidRDefault="005215D2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Benzer-farklı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312.4pt;margin-top:251.3pt;width:424.75pt;height:61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">
            <v:textbox>
              <w:txbxContent>
                <w:p w:rsidR="005215D2" w:rsidRDefault="005215D2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5215D2" w:rsidRPr="009322A4" w:rsidRDefault="005215D2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5215D2" w:rsidRPr="00890E89" w:rsidRDefault="005215D2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5215D2" w:rsidRDefault="005215D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oyunu oynadık?</w:t>
      </w:r>
    </w:p>
    <w:p w:rsidR="005215D2" w:rsidRDefault="005215D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eğlendiniz mi?</w:t>
      </w:r>
    </w:p>
    <w:p w:rsidR="005215D2" w:rsidRDefault="005215D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Elimizdeki tül ve atkılarla başka hangi oyunları oynayabilir?</w:t>
      </w:r>
    </w:p>
    <w:p w:rsidR="005215D2" w:rsidRPr="009322A4" w:rsidRDefault="005215D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8.sayı/7.8. sayfalar 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  <w:bookmarkStart w:id="0" w:name="_GoBack"/>
      <w:bookmarkEnd w:id="0"/>
    </w:p>
    <w:sectPr w:rsidR="005215D2" w:rsidRPr="009322A4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5D2" w:rsidRDefault="005215D2" w:rsidP="00806A98">
      <w:pPr>
        <w:spacing w:after="0" w:line="240" w:lineRule="auto"/>
      </w:pPr>
      <w:r>
        <w:separator/>
      </w:r>
    </w:p>
  </w:endnote>
  <w:endnote w:type="continuationSeparator" w:id="0">
    <w:p w:rsidR="005215D2" w:rsidRDefault="005215D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D2" w:rsidRDefault="005215D2">
    <w:pPr>
      <w:pStyle w:val="Footer"/>
    </w:pPr>
  </w:p>
  <w:p w:rsidR="005215D2" w:rsidRDefault="005215D2">
    <w:pPr>
      <w:pStyle w:val="Footer"/>
    </w:pPr>
  </w:p>
  <w:p w:rsidR="005215D2" w:rsidRDefault="005215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5D2" w:rsidRDefault="005215D2" w:rsidP="00806A98">
      <w:pPr>
        <w:spacing w:after="0" w:line="240" w:lineRule="auto"/>
      </w:pPr>
      <w:r>
        <w:separator/>
      </w:r>
    </w:p>
  </w:footnote>
  <w:footnote w:type="continuationSeparator" w:id="0">
    <w:p w:rsidR="005215D2" w:rsidRDefault="005215D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12363"/>
    <w:rsid w:val="000306BF"/>
    <w:rsid w:val="000614C2"/>
    <w:rsid w:val="000867DE"/>
    <w:rsid w:val="000D4448"/>
    <w:rsid w:val="000F3B1A"/>
    <w:rsid w:val="00113F35"/>
    <w:rsid w:val="00126263"/>
    <w:rsid w:val="00150544"/>
    <w:rsid w:val="0015787C"/>
    <w:rsid w:val="00165788"/>
    <w:rsid w:val="001768DA"/>
    <w:rsid w:val="0018558E"/>
    <w:rsid w:val="0018560E"/>
    <w:rsid w:val="00195CDE"/>
    <w:rsid w:val="001A45E0"/>
    <w:rsid w:val="001C591A"/>
    <w:rsid w:val="001D0122"/>
    <w:rsid w:val="001F341C"/>
    <w:rsid w:val="001F4B0C"/>
    <w:rsid w:val="002134AD"/>
    <w:rsid w:val="00216154"/>
    <w:rsid w:val="002201E3"/>
    <w:rsid w:val="00265601"/>
    <w:rsid w:val="002A1BCC"/>
    <w:rsid w:val="002B5687"/>
    <w:rsid w:val="002C40DB"/>
    <w:rsid w:val="002C4D8E"/>
    <w:rsid w:val="0030759F"/>
    <w:rsid w:val="00312E45"/>
    <w:rsid w:val="00382F38"/>
    <w:rsid w:val="003A2AC5"/>
    <w:rsid w:val="003B30BC"/>
    <w:rsid w:val="003B3C00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5D2"/>
    <w:rsid w:val="00521BB8"/>
    <w:rsid w:val="00527203"/>
    <w:rsid w:val="005364CF"/>
    <w:rsid w:val="0057788E"/>
    <w:rsid w:val="00577EBE"/>
    <w:rsid w:val="0059067C"/>
    <w:rsid w:val="005B492E"/>
    <w:rsid w:val="005C3EC7"/>
    <w:rsid w:val="005C5442"/>
    <w:rsid w:val="005D35FA"/>
    <w:rsid w:val="005E6136"/>
    <w:rsid w:val="00606432"/>
    <w:rsid w:val="00606435"/>
    <w:rsid w:val="0064489B"/>
    <w:rsid w:val="006836CC"/>
    <w:rsid w:val="006B5B61"/>
    <w:rsid w:val="006D28C4"/>
    <w:rsid w:val="006D6401"/>
    <w:rsid w:val="006D6FD2"/>
    <w:rsid w:val="00764F63"/>
    <w:rsid w:val="007706DB"/>
    <w:rsid w:val="00780CF5"/>
    <w:rsid w:val="007D7C03"/>
    <w:rsid w:val="00801C8B"/>
    <w:rsid w:val="00806A98"/>
    <w:rsid w:val="00816341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73508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A2EF1"/>
    <w:rsid w:val="00AD00DF"/>
    <w:rsid w:val="00AD188D"/>
    <w:rsid w:val="00AE611F"/>
    <w:rsid w:val="00B131D1"/>
    <w:rsid w:val="00B61EF6"/>
    <w:rsid w:val="00B64698"/>
    <w:rsid w:val="00B67CE3"/>
    <w:rsid w:val="00BA482B"/>
    <w:rsid w:val="00BB3A48"/>
    <w:rsid w:val="00BC6104"/>
    <w:rsid w:val="00BE067A"/>
    <w:rsid w:val="00C110B3"/>
    <w:rsid w:val="00C34590"/>
    <w:rsid w:val="00C36564"/>
    <w:rsid w:val="00C3789F"/>
    <w:rsid w:val="00C644FA"/>
    <w:rsid w:val="00C66B23"/>
    <w:rsid w:val="00C826C2"/>
    <w:rsid w:val="00C903B4"/>
    <w:rsid w:val="00CA20A7"/>
    <w:rsid w:val="00CD2569"/>
    <w:rsid w:val="00CE6E6F"/>
    <w:rsid w:val="00D21128"/>
    <w:rsid w:val="00D617CD"/>
    <w:rsid w:val="00D77DC0"/>
    <w:rsid w:val="00D92C4D"/>
    <w:rsid w:val="00D94A26"/>
    <w:rsid w:val="00E04C1B"/>
    <w:rsid w:val="00E1402F"/>
    <w:rsid w:val="00E25AA3"/>
    <w:rsid w:val="00E4402B"/>
    <w:rsid w:val="00E47557"/>
    <w:rsid w:val="00E614B8"/>
    <w:rsid w:val="00E67790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4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99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163</Words>
  <Characters>930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2015-09-02T21:12:00Z</dcterms:created>
  <dcterms:modified xsi:type="dcterms:W3CDTF">2016-08-29T22:06:00Z</dcterms:modified>
</cp:coreProperties>
</file>